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25D" w:rsidRDefault="007D425D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7D425D" w:rsidRPr="009836DC" w:rsidRDefault="007D425D">
      <w:pPr>
        <w:rPr>
          <w:sz w:val="2"/>
          <w:szCs w:val="2"/>
          <w:lang w:val="ru-RU"/>
        </w:rPr>
      </w:pPr>
      <w:r w:rsidRPr="00AA6601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9836DC">
        <w:rPr>
          <w:lang w:val="ru-RU"/>
        </w:rPr>
        <w:br w:type="page"/>
      </w:r>
    </w:p>
    <w:p w:rsidR="007D425D" w:rsidRDefault="007D425D">
      <w:pPr>
        <w:rPr>
          <w:sz w:val="2"/>
          <w:szCs w:val="2"/>
        </w:rPr>
      </w:pPr>
      <w:r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490"/>
        <w:gridCol w:w="1472"/>
        <w:gridCol w:w="1740"/>
        <w:gridCol w:w="4805"/>
        <w:gridCol w:w="967"/>
      </w:tblGrid>
      <w:tr w:rsidR="007D425D" w:rsidRPr="006822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7D425D" w:rsidRPr="0068220C" w:rsidRDefault="007D4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D425D" w:rsidRPr="00C128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D425D" w:rsidRPr="00C128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дисциплины: развитие профессиональной педагогической компетентности у выпускников средствами теоретических и методических основ педагогики в области экологии.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места и роли курса в системе педагогического знания;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исследования, применяемых в педагогических исследованиях;</w:t>
            </w:r>
          </w:p>
        </w:tc>
      </w:tr>
      <w:tr w:rsidR="007D425D" w:rsidRPr="006822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экологической культуры личности.</w:t>
            </w:r>
          </w:p>
        </w:tc>
      </w:tr>
      <w:tr w:rsidR="007D425D" w:rsidRPr="0068220C">
        <w:trPr>
          <w:trHeight w:hRule="exact" w:val="277"/>
        </w:trPr>
        <w:tc>
          <w:tcPr>
            <w:tcW w:w="766" w:type="dxa"/>
          </w:tcPr>
          <w:p w:rsidR="007D425D" w:rsidRPr="0068220C" w:rsidRDefault="007D425D"/>
        </w:tc>
        <w:tc>
          <w:tcPr>
            <w:tcW w:w="511" w:type="dxa"/>
          </w:tcPr>
          <w:p w:rsidR="007D425D" w:rsidRPr="0068220C" w:rsidRDefault="007D425D"/>
        </w:tc>
        <w:tc>
          <w:tcPr>
            <w:tcW w:w="1560" w:type="dxa"/>
          </w:tcPr>
          <w:p w:rsidR="007D425D" w:rsidRPr="0068220C" w:rsidRDefault="007D425D"/>
        </w:tc>
        <w:tc>
          <w:tcPr>
            <w:tcW w:w="1844" w:type="dxa"/>
          </w:tcPr>
          <w:p w:rsidR="007D425D" w:rsidRPr="0068220C" w:rsidRDefault="007D425D"/>
        </w:tc>
        <w:tc>
          <w:tcPr>
            <w:tcW w:w="5104" w:type="dxa"/>
          </w:tcPr>
          <w:p w:rsidR="007D425D" w:rsidRPr="0068220C" w:rsidRDefault="007D425D"/>
        </w:tc>
        <w:tc>
          <w:tcPr>
            <w:tcW w:w="993" w:type="dxa"/>
          </w:tcPr>
          <w:p w:rsidR="007D425D" w:rsidRPr="0068220C" w:rsidRDefault="007D425D"/>
        </w:tc>
      </w:tr>
      <w:tr w:rsidR="007D425D" w:rsidRPr="00C128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D425D" w:rsidRPr="006822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7D425D" w:rsidRPr="00C128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D425D" w:rsidRPr="00C128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водных объектов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качества почв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организации заповедного дела</w:t>
            </w:r>
          </w:p>
        </w:tc>
      </w:tr>
      <w:tr w:rsidR="007D425D" w:rsidRPr="00C128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технические средства изучения редких видов</w:t>
            </w:r>
          </w:p>
        </w:tc>
      </w:tr>
      <w:tr w:rsidR="007D425D" w:rsidRPr="00C128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7D425D" w:rsidRPr="00C128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Непрерывное экологическое образование для устойчивого развития</w:t>
            </w:r>
          </w:p>
        </w:tc>
      </w:tr>
      <w:tr w:rsidR="007D425D" w:rsidRPr="00C128B7">
        <w:trPr>
          <w:trHeight w:hRule="exact" w:val="277"/>
        </w:trPr>
        <w:tc>
          <w:tcPr>
            <w:tcW w:w="766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C128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425D" w:rsidRPr="00C128B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экологического образования в формировании личности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компетенции и качества личности, которые формируются в процессе обучения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и методику формирования компетенций и качеств личности при обучении экологии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D425D" w:rsidRPr="006822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актуальность экологического образовния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цели и задачи экологического образования</w:t>
            </w:r>
          </w:p>
        </w:tc>
      </w:tr>
      <w:tr w:rsidR="007D425D" w:rsidRPr="00C128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экологического содержания, методов и форм его реализации в соответствии со стратегическими целями экологического образования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реализации целей экологического образования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реализации экологического содержания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подготовки и реализации учебного процесса</w:t>
            </w:r>
          </w:p>
        </w:tc>
      </w:tr>
      <w:tr w:rsidR="007D425D" w:rsidRPr="00C128B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ПК-2: способностью творчески использовать в научной и производственно-технологической деятельности знания фундаментальных и прикладных разделов специальных дисциплин программы магистратуры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подходы и принципы экологического образования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и технологии экологического образования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компоненты методической системы экологического образования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D425D" w:rsidRPr="006822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 урок по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внеклассное мероприятие по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межпредметное мероприятие по экологии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D425D" w:rsidRPr="00C128B7">
        <w:trPr>
          <w:trHeight w:hRule="exact" w:val="24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содержательного наполнения элементов методической системы экологического образования</w:t>
            </w:r>
          </w:p>
        </w:tc>
      </w:tr>
    </w:tbl>
    <w:p w:rsidR="007D425D" w:rsidRPr="009836DC" w:rsidRDefault="007D425D">
      <w:pPr>
        <w:rPr>
          <w:sz w:val="2"/>
          <w:szCs w:val="2"/>
          <w:lang w:val="ru-RU"/>
        </w:rPr>
      </w:pPr>
      <w:r w:rsidRPr="009836D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0"/>
        <w:gridCol w:w="209"/>
        <w:gridCol w:w="260"/>
        <w:gridCol w:w="2947"/>
        <w:gridCol w:w="962"/>
        <w:gridCol w:w="695"/>
        <w:gridCol w:w="1113"/>
        <w:gridCol w:w="1248"/>
        <w:gridCol w:w="681"/>
        <w:gridCol w:w="404"/>
        <w:gridCol w:w="971"/>
      </w:tblGrid>
      <w:tr w:rsidR="007D425D" w:rsidRPr="006822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1135" w:type="dxa"/>
          </w:tcPr>
          <w:p w:rsidR="007D425D" w:rsidRPr="0068220C" w:rsidRDefault="007D425D"/>
        </w:tc>
        <w:tc>
          <w:tcPr>
            <w:tcW w:w="1277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426" w:type="dxa"/>
          </w:tcPr>
          <w:p w:rsidR="007D425D" w:rsidRPr="0068220C" w:rsidRDefault="007D4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D425D" w:rsidRPr="00C128B7">
        <w:trPr>
          <w:trHeight w:hRule="exact" w:val="314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планирования уроков по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реализации методической системы на практике</w:t>
            </w:r>
          </w:p>
        </w:tc>
      </w:tr>
      <w:tr w:rsidR="007D425D" w:rsidRPr="00C128B7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нормативных документов к результатам обучения по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особенности содержания, типы универсальных учебных действий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УУД на уроках экологии и во внеурочной деятельности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учебный план по экологическому образованию в образовательном учреждении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индивидуальные траектории обучения поэкологии</w:t>
            </w:r>
          </w:p>
        </w:tc>
      </w:tr>
      <w:tr w:rsidR="007D425D" w:rsidRPr="00C128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деятельность на основе дифференцированного обучения с учетом интересов и склонностей обучающихся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отбора системы средств обучения экологии</w:t>
            </w:r>
          </w:p>
        </w:tc>
      </w:tr>
      <w:tr w:rsidR="007D425D" w:rsidRPr="00C128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форм и видов контроля сформированности экологических компетенций у обучающихся</w:t>
            </w:r>
          </w:p>
        </w:tc>
      </w:tr>
      <w:tr w:rsidR="007D425D" w:rsidRPr="009836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урока/занятия экологического содержания</w:t>
            </w:r>
          </w:p>
        </w:tc>
      </w:tr>
      <w:tr w:rsidR="007D425D" w:rsidRPr="009836D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D425D" w:rsidRPr="006822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D425D" w:rsidRPr="00983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 проблемы исследования методики изучения экологии, ее связи с другими психолого-педагогическими и экологическими науками;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цели обучения экологии;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непрерывного экологического образования для устойсивого развития;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типологию и классификацию методов обучения экологии;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формы организации обучения экологии;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виды контроля освоения экологических компетенций обучающимися</w:t>
            </w:r>
          </w:p>
        </w:tc>
      </w:tr>
      <w:tr w:rsidR="007D425D" w:rsidRPr="006822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средства обучения экологии</w:t>
            </w:r>
          </w:p>
        </w:tc>
      </w:tr>
      <w:tr w:rsidR="007D425D" w:rsidRPr="006822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реализовывать эффективный процесс обучения экологии в образовательных учреждениях;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обсуществлять индивидуальный и дифференцированный подход в экологическом образовании;</w:t>
            </w:r>
          </w:p>
        </w:tc>
      </w:tr>
      <w:tr w:rsidR="007D425D" w:rsidRPr="00983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методики и технологии в обучении экологии, реализовывать образовательный процесс в инновационной системе обучения;</w:t>
            </w:r>
          </w:p>
        </w:tc>
      </w:tr>
      <w:tr w:rsidR="007D425D" w:rsidRPr="009836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свою педагогическую деятельность с целью ее совершенствования, заниматься самообразованием</w:t>
            </w:r>
          </w:p>
        </w:tc>
      </w:tr>
      <w:tr w:rsidR="007D425D" w:rsidRPr="006822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исследовательской работы и научного творчества;</w:t>
            </w:r>
          </w:p>
        </w:tc>
      </w:tr>
      <w:tr w:rsidR="007D425D" w:rsidRPr="009836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работыс различными источниками информации</w:t>
            </w:r>
          </w:p>
        </w:tc>
      </w:tr>
      <w:tr w:rsidR="007D425D" w:rsidRPr="009836DC">
        <w:trPr>
          <w:trHeight w:hRule="exact" w:val="277"/>
        </w:trPr>
        <w:tc>
          <w:tcPr>
            <w:tcW w:w="766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D425D" w:rsidRPr="006822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7D425D" w:rsidRPr="009836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Методика изучения экологии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68220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становления экологического образовния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становления экологического образовния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экологии как частная наука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экологии как частная наука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Л2.3Л3.3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</w:tbl>
    <w:p w:rsidR="007D425D" w:rsidRDefault="007D425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8"/>
        <w:gridCol w:w="3450"/>
        <w:gridCol w:w="912"/>
        <w:gridCol w:w="671"/>
        <w:gridCol w:w="1064"/>
        <w:gridCol w:w="1235"/>
        <w:gridCol w:w="660"/>
        <w:gridCol w:w="380"/>
        <w:gridCol w:w="930"/>
      </w:tblGrid>
      <w:tr w:rsidR="007D425D" w:rsidRPr="006822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1135" w:type="dxa"/>
          </w:tcPr>
          <w:p w:rsidR="007D425D" w:rsidRPr="0068220C" w:rsidRDefault="007D425D"/>
        </w:tc>
        <w:tc>
          <w:tcPr>
            <w:tcW w:w="1277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426" w:type="dxa"/>
          </w:tcPr>
          <w:p w:rsidR="007D425D" w:rsidRPr="0068220C" w:rsidRDefault="007D4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D425D" w:rsidRPr="00983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Цели, структура, содержание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Целевые ориентиры экологического образования для устойчивого развития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культура для устойчивого развития как часть общечеловеческой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культура для устойчивого развития как часть общечеловеческой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культура устойчивого развития как часть общечеловеческой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учебные программы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Л2.4Л3.2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содержания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экологического образования в дошкольном 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экоологического образования в школе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экологического образования в вузе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Л2.2Л3.3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экологического образования в учреждениях дополнительного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9836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Современные технологии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технологий экологического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экологического образования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экологического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9836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4. Перспективы развития методики изучения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и перспективы становления методики экологии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и перспективы становления методики экологии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Совренные проблемы и перспективы становления методики экологии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Л2.2Л3.3</w:t>
            </w:r>
          </w:p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68220C">
        <w:trPr>
          <w:trHeight w:hRule="exact" w:val="277"/>
        </w:trPr>
        <w:tc>
          <w:tcPr>
            <w:tcW w:w="993" w:type="dxa"/>
          </w:tcPr>
          <w:p w:rsidR="007D425D" w:rsidRPr="0068220C" w:rsidRDefault="007D425D"/>
        </w:tc>
        <w:tc>
          <w:tcPr>
            <w:tcW w:w="3687" w:type="dxa"/>
          </w:tcPr>
          <w:p w:rsidR="007D425D" w:rsidRPr="0068220C" w:rsidRDefault="007D425D"/>
        </w:tc>
        <w:tc>
          <w:tcPr>
            <w:tcW w:w="851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1135" w:type="dxa"/>
          </w:tcPr>
          <w:p w:rsidR="007D425D" w:rsidRPr="0068220C" w:rsidRDefault="007D425D"/>
        </w:tc>
        <w:tc>
          <w:tcPr>
            <w:tcW w:w="1277" w:type="dxa"/>
          </w:tcPr>
          <w:p w:rsidR="007D425D" w:rsidRPr="0068220C" w:rsidRDefault="007D425D"/>
        </w:tc>
        <w:tc>
          <w:tcPr>
            <w:tcW w:w="710" w:type="dxa"/>
          </w:tcPr>
          <w:p w:rsidR="007D425D" w:rsidRPr="0068220C" w:rsidRDefault="007D425D"/>
        </w:tc>
        <w:tc>
          <w:tcPr>
            <w:tcW w:w="426" w:type="dxa"/>
          </w:tcPr>
          <w:p w:rsidR="007D425D" w:rsidRPr="0068220C" w:rsidRDefault="007D425D"/>
        </w:tc>
        <w:tc>
          <w:tcPr>
            <w:tcW w:w="993" w:type="dxa"/>
          </w:tcPr>
          <w:p w:rsidR="007D425D" w:rsidRPr="0068220C" w:rsidRDefault="007D425D"/>
        </w:tc>
      </w:tr>
      <w:tr w:rsidR="007D425D" w:rsidRPr="0068220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D425D" w:rsidRPr="009836DC">
        <w:trPr>
          <w:trHeight w:hRule="exact" w:val="22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Коньрольные вопросы к экзамену (4 семестр)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  Методика обучения экологии как наука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История развития отечественно и зарубежной методики экологии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Методы и этапы научного исследования в методике обучения экологии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Цели и задачи обучения экологии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Стандартизация экологического образования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Компоненты смодержания экологического образования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Инновационные идеи конструирования экологического содержания в школе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Инновационные идеи конструирования экологического содержания в вузе</w:t>
            </w:r>
          </w:p>
        </w:tc>
      </w:tr>
    </w:tbl>
    <w:p w:rsidR="007D425D" w:rsidRPr="009836DC" w:rsidRDefault="007D425D">
      <w:pPr>
        <w:rPr>
          <w:sz w:val="2"/>
          <w:szCs w:val="2"/>
          <w:lang w:val="ru-RU"/>
        </w:rPr>
      </w:pPr>
      <w:r w:rsidRPr="009836D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9"/>
        <w:gridCol w:w="1913"/>
        <w:gridCol w:w="1846"/>
        <w:gridCol w:w="3173"/>
        <w:gridCol w:w="1588"/>
        <w:gridCol w:w="961"/>
      </w:tblGrid>
      <w:tr w:rsidR="007D425D" w:rsidRPr="006822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7D425D" w:rsidRPr="0068220C" w:rsidRDefault="007D425D"/>
        </w:tc>
        <w:tc>
          <w:tcPr>
            <w:tcW w:w="1702" w:type="dxa"/>
          </w:tcPr>
          <w:p w:rsidR="007D425D" w:rsidRPr="0068220C" w:rsidRDefault="007D4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D425D" w:rsidRPr="009836DC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Формирование экологических знаний. уровни сформированности.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 Формирование экологических понятий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 Формирование экологической компетентности обучающихся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 Формы организации учебного процесса в экологическом образовании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Экологическое образование во внеклассной работе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Инновационные технологии в экологическом образовании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 Лекционно0семинарская система в экологическом образовании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Олимпиады по экологии.  Технологии ситативного познания в экологическом образовании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технологии творческих мастерских в экологическом образовании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Контроль, учет, оценка знаний, умений обучающихся в обучении экологии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Экологическая культура обучающихся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Перспективы развития экологического образования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подготовка и защита презентаций</w:t>
            </w:r>
          </w:p>
        </w:tc>
      </w:tr>
      <w:tr w:rsidR="007D425D" w:rsidRPr="009836DC">
        <w:trPr>
          <w:trHeight w:hRule="exact" w:val="277"/>
        </w:trPr>
        <w:tc>
          <w:tcPr>
            <w:tcW w:w="710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425D" w:rsidRPr="009836DC" w:rsidRDefault="007D425D">
            <w:pPr>
              <w:rPr>
                <w:lang w:val="ru-RU"/>
              </w:rPr>
            </w:pPr>
          </w:p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D425D" w:rsidRPr="006822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D425D" w:rsidRPr="006822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7D425D" w:rsidRPr="009836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технология коэволюционного взаимодействия в культурно-экологической образовательной среде: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D425D" w:rsidRPr="006822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D425D" w:rsidRPr="006822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Серебрякова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дошкольном возрасте: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7D425D" w:rsidRPr="006822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Кочуров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 окружающей среды. 10-11 кл.: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Вентана-Граф, 2010</w:t>
            </w:r>
          </w:p>
        </w:tc>
      </w:tr>
      <w:tr w:rsidR="007D425D" w:rsidRPr="006822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7D425D" w:rsidRPr="009836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Глебова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природопользования при изучении городского ландшафта: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D425D" w:rsidRPr="006822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D425D" w:rsidRPr="006822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Глобализация и духовное возрождение: Рабочая тетрадь: [для уч-ся 10-11 кл.]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7D425D" w:rsidRPr="009836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7D425D" w:rsidRPr="006822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D425D" w:rsidRPr="009836D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Скалон, Н.В. Современные аспекты экологического образования : электронное учебное пособие / Н.В. Скалон, В.А. 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- Кемерово : Кемеровский государственный университет, 2015. - 114 с. - Библиогр. в кн. - 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978-5-8353-1791-2 ; То же [Электронный ресурс]. -</w:t>
            </w:r>
          </w:p>
        </w:tc>
      </w:tr>
      <w:tr w:rsidR="007D425D" w:rsidRPr="009836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 детей дошкольного возраста В. Г. Фокина— М.: Издательский центр «Прометей», 2013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D425D" w:rsidRPr="006822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7D425D" w:rsidRPr="006822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D425D" w:rsidRPr="0098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7D425D" w:rsidRPr="009836DC" w:rsidRDefault="007D425D">
      <w:pPr>
        <w:rPr>
          <w:sz w:val="2"/>
          <w:szCs w:val="2"/>
          <w:lang w:val="ru-RU"/>
        </w:rPr>
      </w:pPr>
      <w:r w:rsidRPr="009836D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0"/>
        <w:gridCol w:w="3707"/>
        <w:gridCol w:w="4815"/>
        <w:gridCol w:w="968"/>
      </w:tblGrid>
      <w:tr w:rsidR="007D425D" w:rsidRPr="006822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7D425D" w:rsidRPr="0068220C" w:rsidRDefault="007D4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220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D425D" w:rsidRPr="0068220C">
        <w:trPr>
          <w:trHeight w:hRule="exact" w:val="277"/>
        </w:trPr>
        <w:tc>
          <w:tcPr>
            <w:tcW w:w="766" w:type="dxa"/>
          </w:tcPr>
          <w:p w:rsidR="007D425D" w:rsidRPr="0068220C" w:rsidRDefault="007D425D"/>
        </w:tc>
        <w:tc>
          <w:tcPr>
            <w:tcW w:w="3913" w:type="dxa"/>
          </w:tcPr>
          <w:p w:rsidR="007D425D" w:rsidRPr="0068220C" w:rsidRDefault="007D425D"/>
        </w:tc>
        <w:tc>
          <w:tcPr>
            <w:tcW w:w="5104" w:type="dxa"/>
          </w:tcPr>
          <w:p w:rsidR="007D425D" w:rsidRPr="0068220C" w:rsidRDefault="007D425D"/>
        </w:tc>
        <w:tc>
          <w:tcPr>
            <w:tcW w:w="993" w:type="dxa"/>
          </w:tcPr>
          <w:p w:rsidR="007D425D" w:rsidRPr="0068220C" w:rsidRDefault="007D425D"/>
        </w:tc>
      </w:tr>
      <w:tr w:rsidR="007D425D" w:rsidRPr="009836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7D425D" w:rsidRPr="00C128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7D425D" w:rsidRPr="006822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/>
        </w:tc>
      </w:tr>
      <w:tr w:rsidR="007D425D" w:rsidRPr="00C128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7D425D" w:rsidRPr="00C128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D425D" w:rsidRPr="006822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68220C" w:rsidRDefault="007D425D">
            <w:pPr>
              <w:spacing w:after="0" w:line="240" w:lineRule="auto"/>
              <w:rPr>
                <w:sz w:val="19"/>
                <w:szCs w:val="19"/>
              </w:rPr>
            </w:pP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7D425D" w:rsidRPr="0068220C">
        <w:trPr>
          <w:trHeight w:hRule="exact" w:val="277"/>
        </w:trPr>
        <w:tc>
          <w:tcPr>
            <w:tcW w:w="766" w:type="dxa"/>
          </w:tcPr>
          <w:p w:rsidR="007D425D" w:rsidRPr="0068220C" w:rsidRDefault="007D425D"/>
        </w:tc>
        <w:tc>
          <w:tcPr>
            <w:tcW w:w="3913" w:type="dxa"/>
          </w:tcPr>
          <w:p w:rsidR="007D425D" w:rsidRPr="0068220C" w:rsidRDefault="007D425D"/>
        </w:tc>
        <w:tc>
          <w:tcPr>
            <w:tcW w:w="5104" w:type="dxa"/>
          </w:tcPr>
          <w:p w:rsidR="007D425D" w:rsidRPr="0068220C" w:rsidRDefault="007D425D"/>
        </w:tc>
        <w:tc>
          <w:tcPr>
            <w:tcW w:w="993" w:type="dxa"/>
          </w:tcPr>
          <w:p w:rsidR="007D425D" w:rsidRPr="0068220C" w:rsidRDefault="007D425D"/>
        </w:tc>
      </w:tr>
      <w:tr w:rsidR="007D425D" w:rsidRPr="00C128B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D425D" w:rsidRPr="00C128B7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Демидова Н.Н. Технология организации проектно-творческих мастерских «Экологический дизайн урбанизированной среды мегаполиса»: учебно-методическое пособие /Н.Н. Демидова, Г.С. Камерилова, Н. Новгород: Мининский университет., 2016.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425D" w:rsidRPr="009836DC" w:rsidRDefault="007D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22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83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7D425D" w:rsidRPr="009836DC" w:rsidRDefault="007D425D">
      <w:pPr>
        <w:rPr>
          <w:lang w:val="ru-RU"/>
        </w:rPr>
      </w:pPr>
    </w:p>
    <w:sectPr w:rsidR="007D425D" w:rsidRPr="009836DC" w:rsidSect="003F3C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63F07"/>
    <w:rsid w:val="001E1090"/>
    <w:rsid w:val="001F0BC7"/>
    <w:rsid w:val="003A0382"/>
    <w:rsid w:val="003F3C09"/>
    <w:rsid w:val="0068220C"/>
    <w:rsid w:val="007D425D"/>
    <w:rsid w:val="007F79AC"/>
    <w:rsid w:val="009836DC"/>
    <w:rsid w:val="00AA6601"/>
    <w:rsid w:val="00C128B7"/>
    <w:rsid w:val="00CD36D7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3C09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2049</Words>
  <Characters>11683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МЭП-18_plx_Теория и методика экологического образования_</dc:title>
  <dc:subject/>
  <dc:creator>FastReport.NET</dc:creator>
  <cp:keywords/>
  <dc:description/>
  <cp:lastModifiedBy>Козлов А.В.</cp:lastModifiedBy>
  <cp:revision>3</cp:revision>
  <dcterms:created xsi:type="dcterms:W3CDTF">2019-08-27T18:55:00Z</dcterms:created>
  <dcterms:modified xsi:type="dcterms:W3CDTF">2019-08-27T19:51:00Z</dcterms:modified>
</cp:coreProperties>
</file>